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570D9" w14:textId="77777777" w:rsidR="00F61ACE" w:rsidRDefault="00F61ACE" w:rsidP="00F61ACE">
      <w:pPr>
        <w:pStyle w:val="NoSpacing"/>
        <w:rPr>
          <w:rFonts w:cs="Times New Roman"/>
          <w:szCs w:val="24"/>
        </w:rPr>
      </w:pPr>
      <w:r>
        <w:rPr>
          <w:u w:val="single"/>
        </w:rPr>
        <w:t>James CLUBURY</w:t>
      </w:r>
      <w:r>
        <w:t xml:space="preserve">        </w:t>
      </w:r>
      <w:r>
        <w:rPr>
          <w:rFonts w:cs="Times New Roman"/>
          <w:szCs w:val="24"/>
        </w:rPr>
        <w:t>(fl.1414)</w:t>
      </w:r>
    </w:p>
    <w:p w14:paraId="7C772140" w14:textId="77777777" w:rsidR="00F61ACE" w:rsidRDefault="00F61ACE" w:rsidP="00F61A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Heyton.</w:t>
      </w:r>
    </w:p>
    <w:p w14:paraId="01438E16" w14:textId="77777777" w:rsidR="00F61ACE" w:rsidRDefault="00F61ACE" w:rsidP="00F61ACE">
      <w:pPr>
        <w:pStyle w:val="NoSpacing"/>
        <w:rPr>
          <w:rFonts w:cs="Times New Roman"/>
          <w:szCs w:val="24"/>
        </w:rPr>
      </w:pPr>
    </w:p>
    <w:p w14:paraId="17AEA2F5" w14:textId="77777777" w:rsidR="00F61ACE" w:rsidRDefault="00F61ACE" w:rsidP="00F61ACE">
      <w:pPr>
        <w:pStyle w:val="NoSpacing"/>
        <w:rPr>
          <w:rFonts w:cs="Times New Roman"/>
          <w:szCs w:val="24"/>
        </w:rPr>
      </w:pPr>
    </w:p>
    <w:p w14:paraId="21AE56FE" w14:textId="77777777" w:rsidR="00F61ACE" w:rsidRDefault="00F61ACE" w:rsidP="00F61ACE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384BFFEA" w14:textId="77777777" w:rsidR="00F61ACE" w:rsidRDefault="00F61ACE" w:rsidP="00F61ACE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56A58797" w14:textId="77777777" w:rsidR="00F61ACE" w:rsidRDefault="00F61ACE" w:rsidP="00F61ACE">
      <w:pPr>
        <w:pStyle w:val="NoSpacing"/>
      </w:pPr>
      <w:r>
        <w:tab/>
      </w:r>
      <w:r>
        <w:tab/>
        <w:t>and possessions and from others both great and small in Shropshire</w:t>
      </w:r>
    </w:p>
    <w:p w14:paraId="274F8A44" w14:textId="77777777" w:rsidR="00F61ACE" w:rsidRDefault="00F61ACE" w:rsidP="00F61ACE">
      <w:pPr>
        <w:pStyle w:val="NoSpacing"/>
      </w:pPr>
      <w:r>
        <w:tab/>
      </w:r>
      <w:r>
        <w:tab/>
        <w:t>the taxes of two whole fifteenths and tenths.</w:t>
      </w:r>
    </w:p>
    <w:p w14:paraId="31782773" w14:textId="77777777" w:rsidR="00F61ACE" w:rsidRDefault="00F61ACE" w:rsidP="00F61ACE">
      <w:pPr>
        <w:pStyle w:val="NoSpacing"/>
      </w:pPr>
      <w:r>
        <w:tab/>
      </w:r>
      <w:r>
        <w:tab/>
        <w:t>(C.F.R. 1413-22 p.85)</w:t>
      </w:r>
    </w:p>
    <w:p w14:paraId="687821E3" w14:textId="77777777" w:rsidR="00BD26B6" w:rsidRPr="00266FF9" w:rsidRDefault="00BD26B6" w:rsidP="00BD26B6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Shropshire (except</w:t>
      </w:r>
    </w:p>
    <w:p w14:paraId="63B8FF1E" w14:textId="77777777" w:rsidR="00BD26B6" w:rsidRDefault="00BD26B6" w:rsidP="00BD26B6">
      <w:pPr>
        <w:pStyle w:val="NoSpacing"/>
      </w:pPr>
      <w:r w:rsidRPr="00266FF9">
        <w:tab/>
      </w:r>
      <w:r w:rsidRPr="00266FF9">
        <w:tab/>
      </w:r>
      <w:r>
        <w:t xml:space="preserve">Shrewsbury) </w:t>
      </w:r>
      <w:r w:rsidRPr="00266FF9">
        <w:t xml:space="preserve">the taxes of two fifteenths and two tenths granted to </w:t>
      </w:r>
    </w:p>
    <w:p w14:paraId="4B201331" w14:textId="77777777" w:rsidR="00BD26B6" w:rsidRPr="00266FF9" w:rsidRDefault="00BD26B6" w:rsidP="00BD26B6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288D0ADB" w14:textId="77777777" w:rsidR="00BD26B6" w:rsidRDefault="00BD26B6" w:rsidP="00BD26B6">
      <w:pPr>
        <w:pStyle w:val="NoSpacing"/>
      </w:pPr>
      <w:r w:rsidRPr="00266FF9">
        <w:tab/>
      </w:r>
      <w:r w:rsidRPr="00266FF9">
        <w:tab/>
        <w:t>(C.F.R. 1413-22 p.120)</w:t>
      </w:r>
    </w:p>
    <w:p w14:paraId="0C95C375" w14:textId="77777777" w:rsidR="00BD26B6" w:rsidRDefault="00BD26B6" w:rsidP="00F61ACE">
      <w:pPr>
        <w:pStyle w:val="NoSpacing"/>
      </w:pPr>
    </w:p>
    <w:p w14:paraId="698E2AF6" w14:textId="77777777" w:rsidR="00F61ACE" w:rsidRDefault="00F61ACE" w:rsidP="00F61ACE">
      <w:pPr>
        <w:pStyle w:val="NoSpacing"/>
      </w:pPr>
    </w:p>
    <w:p w14:paraId="0E130473" w14:textId="77777777" w:rsidR="00F61ACE" w:rsidRDefault="00F61ACE" w:rsidP="00F61ACE">
      <w:pPr>
        <w:pStyle w:val="NoSpacing"/>
      </w:pPr>
    </w:p>
    <w:p w14:paraId="0A9E6488" w14:textId="77777777" w:rsidR="00F61ACE" w:rsidRDefault="00F61ACE" w:rsidP="00F61ACE">
      <w:pPr>
        <w:pStyle w:val="NoSpacing"/>
      </w:pPr>
      <w:r>
        <w:t>9 November 2024</w:t>
      </w:r>
    </w:p>
    <w:p w14:paraId="4BEC73B7" w14:textId="0BF3465F" w:rsidR="00BD26B6" w:rsidRDefault="00BD26B6" w:rsidP="00F61ACE">
      <w:pPr>
        <w:pStyle w:val="NoSpacing"/>
      </w:pPr>
      <w:r>
        <w:t>30 September 2025</w:t>
      </w:r>
    </w:p>
    <w:p w14:paraId="69B409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2AA8B" w14:textId="77777777" w:rsidR="00F61ACE" w:rsidRDefault="00F61ACE" w:rsidP="009139A6">
      <w:r>
        <w:separator/>
      </w:r>
    </w:p>
  </w:endnote>
  <w:endnote w:type="continuationSeparator" w:id="0">
    <w:p w14:paraId="51DD9F05" w14:textId="77777777" w:rsidR="00F61ACE" w:rsidRDefault="00F61A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F5F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7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E9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0525" w14:textId="77777777" w:rsidR="00F61ACE" w:rsidRDefault="00F61ACE" w:rsidP="009139A6">
      <w:r>
        <w:separator/>
      </w:r>
    </w:p>
  </w:footnote>
  <w:footnote w:type="continuationSeparator" w:id="0">
    <w:p w14:paraId="118B38BD" w14:textId="77777777" w:rsidR="00F61ACE" w:rsidRDefault="00F61A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77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21B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E3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ACE"/>
    <w:rsid w:val="000666E0"/>
    <w:rsid w:val="002510B7"/>
    <w:rsid w:val="00270799"/>
    <w:rsid w:val="005C130B"/>
    <w:rsid w:val="00826F5C"/>
    <w:rsid w:val="008D5F26"/>
    <w:rsid w:val="009139A6"/>
    <w:rsid w:val="009411C2"/>
    <w:rsid w:val="009448BB"/>
    <w:rsid w:val="00947624"/>
    <w:rsid w:val="00A3176C"/>
    <w:rsid w:val="00AE65F8"/>
    <w:rsid w:val="00BA00AB"/>
    <w:rsid w:val="00BD26B6"/>
    <w:rsid w:val="00C71834"/>
    <w:rsid w:val="00CB4ED9"/>
    <w:rsid w:val="00E61DA6"/>
    <w:rsid w:val="00EB3209"/>
    <w:rsid w:val="00F41096"/>
    <w:rsid w:val="00F5287F"/>
    <w:rsid w:val="00F61ACE"/>
    <w:rsid w:val="00F6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2DD6F"/>
  <w15:chartTrackingRefBased/>
  <w15:docId w15:val="{C0F14987-071A-4267-8045-60AFDEE2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2024-11-09T17:32:00Z</dcterms:created>
  <dcterms:modified xsi:type="dcterms:W3CDTF">2025-09-30T11:27:00Z</dcterms:modified>
</cp:coreProperties>
</file>